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Style w:val="7"/>
          <w:rFonts w:hint="eastAsia" w:ascii="宋体" w:hAnsi="宋体" w:cs="楷体_GB2312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color w:val="000000"/>
          <w:sz w:val="28"/>
          <w:szCs w:val="28"/>
        </w:rPr>
        <w:t>3荷花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133" w:hanging="280" w:hanging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  <w:lang w:val="en-US" w:eastAsia="zh-CN"/>
        </w:rPr>
      </w:pP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.有感情地朗读课文，背诵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  <w:lang w:val="en-US" w:eastAsia="zh-CN"/>
        </w:rPr>
        <w:t>2-4自然段，积累具有新鲜感的词句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133" w:hanging="280" w:hanging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理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  <w:lang w:eastAsia="zh-CN"/>
        </w:rPr>
        <w:t>清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课文内容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  <w:lang w:eastAsia="zh-CN"/>
        </w:rPr>
        <w:t>，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学习作者观察荷花的方法和怎样把看到的、想到的写出来。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3.感受荷花的美丽，培养学生的审美情趣和热爱大自然的思想感情。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33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教学重点：</w:t>
      </w:r>
      <w:r>
        <w:rPr>
          <w:rStyle w:val="7"/>
          <w:rFonts w:hint="eastAsia" w:ascii="宋体" w:hAnsi="宋体"/>
          <w:b w:val="0"/>
          <w:color w:val="000000"/>
          <w:sz w:val="28"/>
          <w:szCs w:val="28"/>
        </w:rPr>
        <w:t>学习作者观察荷花的方法和怎样把看到的、想到的写出来。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eastAsia="宋体" w:cs="楷体_GB2312"/>
          <w:b w:val="0"/>
          <w:color w:val="000000"/>
          <w:sz w:val="28"/>
          <w:szCs w:val="28"/>
          <w:lang w:eastAsia="zh-CN"/>
        </w:rPr>
      </w:pPr>
      <w:r>
        <w:rPr>
          <w:rStyle w:val="7"/>
          <w:rFonts w:hint="eastAsia" w:cs="楷体_GB2312"/>
          <w:b w:val="0"/>
          <w:bCs w:val="0"/>
          <w:color w:val="000000"/>
          <w:sz w:val="28"/>
          <w:szCs w:val="28"/>
        </w:rPr>
        <w:t>教学难点：</w:t>
      </w:r>
      <w:r>
        <w:rPr>
          <w:rStyle w:val="7"/>
          <w:rFonts w:hint="eastAsia" w:cs="楷体_GB2312"/>
          <w:b w:val="0"/>
          <w:color w:val="000000"/>
          <w:sz w:val="28"/>
          <w:szCs w:val="28"/>
        </w:rPr>
        <w:t>1</w:t>
      </w:r>
      <w:r>
        <w:rPr>
          <w:rStyle w:val="7"/>
          <w:rFonts w:hint="eastAsia" w:cs="楷体_GB2312"/>
          <w:b w:val="0"/>
          <w:color w:val="000000"/>
          <w:sz w:val="28"/>
          <w:szCs w:val="28"/>
          <w:lang w:eastAsia="zh-CN"/>
        </w:rPr>
        <w:t>运用有的……有的……有的……句式和积累的词语描述荷花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7"/>
          <w:rFonts w:hint="eastAsia" w:cs="楷体_GB2312"/>
          <w:b w:val="0"/>
          <w:bCs w:val="0"/>
          <w:color w:val="000000"/>
          <w:sz w:val="28"/>
          <w:szCs w:val="28"/>
        </w:rPr>
        <w:t>教学准备：</w:t>
      </w:r>
      <w:r>
        <w:rPr>
          <w:rStyle w:val="7"/>
          <w:rFonts w:hint="eastAsia"/>
          <w:b w:val="0"/>
          <w:color w:val="000000"/>
          <w:kern w:val="2"/>
          <w:sz w:val="28"/>
          <w:szCs w:val="28"/>
        </w:rPr>
        <w:t>教师：制作课件。学生：读通课文，完成预习单。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bCs/>
          <w:color w:val="000000"/>
          <w:sz w:val="28"/>
          <w:szCs w:val="28"/>
        </w:rPr>
        <w:t>教学时数：</w:t>
      </w:r>
      <w:r>
        <w:rPr>
          <w:rFonts w:hint="eastAsia" w:cs="楷体_GB2312"/>
          <w:bCs/>
          <w:color w:val="000000"/>
          <w:sz w:val="28"/>
          <w:szCs w:val="28"/>
          <w:lang w:val="en-US" w:eastAsia="zh-CN"/>
        </w:rPr>
        <w:t>1</w:t>
      </w:r>
      <w:r>
        <w:rPr>
          <w:rStyle w:val="7"/>
          <w:rFonts w:hint="eastAsia"/>
          <w:b w:val="0"/>
          <w:color w:val="000000"/>
          <w:kern w:val="2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cs="楷体_GB2312"/>
          <w:b w:val="0"/>
          <w:bCs w:val="0"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bCs w:val="0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color w:val="000000"/>
          <w:sz w:val="28"/>
          <w:szCs w:val="28"/>
        </w:rPr>
        <w:t>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一、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复习</w:t>
      </w:r>
      <w:r>
        <w:rPr>
          <w:rFonts w:hint="eastAsia" w:ascii="宋体" w:hAnsi="宋体"/>
          <w:color w:val="000000"/>
          <w:sz w:val="28"/>
          <w:szCs w:val="28"/>
        </w:rPr>
        <w:t>导入，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积累词语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．课件出示词语（）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莲蓬 衣裳 蜻蜓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姿势    </w:t>
      </w:r>
      <w:r>
        <w:rPr>
          <w:rFonts w:hint="eastAsia" w:ascii="宋体" w:hAnsi="宋体"/>
          <w:color w:val="000000"/>
          <w:sz w:val="28"/>
          <w:szCs w:val="28"/>
        </w:rPr>
        <w:t>花骨朵儿  挨挨挤挤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饱胀 仿佛 舞蹈  花瓣儿   翩翩起舞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随风飘动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先出词后出图认识：莲蓬  花骨朵儿  蜻蜓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2.出示荷花图，看图选</w:t>
      </w:r>
      <w:r>
        <w:rPr>
          <w:rFonts w:hint="eastAsia" w:ascii="宋体" w:hAnsi="宋体"/>
          <w:color w:val="000000"/>
          <w:sz w:val="28"/>
          <w:szCs w:val="28"/>
        </w:rPr>
        <w:t xml:space="preserve">词成句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firstLine="980" w:firstLineChars="35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____挨挨挤挤______的荷叶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之间冒出嫩黄色的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_______,有的花骨朵看起来______得马上就要裂开了似的。我感觉自己</w:t>
      </w:r>
      <w:r>
        <w:rPr>
          <w:rFonts w:hint="eastAsia" w:ascii="宋体" w:hAnsi="宋体"/>
          <w:color w:val="000000"/>
          <w:sz w:val="28"/>
          <w:szCs w:val="28"/>
        </w:rPr>
        <w:t>___仿佛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就是一朵荷花，穿着雪白的衣裳</w:t>
      </w:r>
      <w:r>
        <w:rPr>
          <w:rFonts w:hint="eastAsia" w:ascii="宋体" w:hAnsi="宋体"/>
          <w:color w:val="000000"/>
          <w:sz w:val="28"/>
          <w:szCs w:val="28"/>
        </w:rPr>
        <w:t>在__翩翩起舞____呢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二、</w:t>
      </w:r>
      <w:r>
        <w:rPr>
          <w:rFonts w:hint="eastAsia" w:ascii="宋体" w:hAnsi="宋体"/>
          <w:color w:val="000000"/>
          <w:sz w:val="28"/>
          <w:szCs w:val="28"/>
        </w:rPr>
        <w:t>整体感知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分组朗读</w:t>
      </w:r>
      <w:r>
        <w:rPr>
          <w:rFonts w:hint="eastAsia" w:ascii="宋体" w:hAnsi="宋体"/>
          <w:color w:val="000000"/>
          <w:sz w:val="28"/>
          <w:szCs w:val="28"/>
        </w:rPr>
        <w:t>课文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，边读边思考每个自然段在写什么？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相机引导总结：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第一自然：我被一股清香吸引；第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2-3自然段写我观察荷花的样子；第四自然段：写我展开了想象；第五自然段写我回到现实。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三 </w:t>
      </w:r>
      <w:r>
        <w:rPr>
          <w:rFonts w:hint="eastAsia" w:ascii="宋体" w:hAnsi="宋体"/>
          <w:color w:val="000000"/>
          <w:sz w:val="28"/>
          <w:szCs w:val="28"/>
        </w:rPr>
        <w:t>品读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荷花的</w:t>
      </w:r>
      <w:r>
        <w:rPr>
          <w:rFonts w:hint="eastAsia" w:ascii="宋体" w:hAnsi="宋体"/>
          <w:color w:val="000000"/>
          <w:sz w:val="28"/>
          <w:szCs w:val="28"/>
        </w:rPr>
        <w:t>姿态”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1.学习“荷叶”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让我们跟随荷花的清香也去荷花池欣赏欣赏那一池荷花，出示图片，看映入我们眼帘最多的首先是荷叶，能摘选用文中的句子来描述一下吗？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（1）出示：荷叶挨挨挤挤的，像一个个碧绿的大圆盘。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你觉得荷叶长得怎么样？ 根据学生回答相机教学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荷叶长得多、茂盛。 从哪个词看出来的？（挨挨挤挤）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荷叶长得绿。 从哪个词中看出来的？（碧绿）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荷叶长得大又圆。 从哪个词中看出来的？（大圆盘）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这句话运用了什么修辞手法呢？（比喻）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就在这一池茂盛的荷叶中间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ppt :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冒出了朵朵雪白的荷花，</w:t>
      </w:r>
      <w:r>
        <w:rPr>
          <w:rFonts w:hint="eastAsia" w:ascii="宋体" w:hAnsi="宋体"/>
          <w:color w:val="000000"/>
          <w:sz w:val="28"/>
          <w:szCs w:val="28"/>
        </w:rPr>
        <w:t>理解“冒”。出示“冒”在字典中的几种意思，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(向外透，往上升；不顾恶劣的环境和危险；用假的冒充真的）</w:t>
      </w:r>
      <w:r>
        <w:rPr>
          <w:rFonts w:hint="eastAsia" w:ascii="宋体" w:hAnsi="宋体"/>
          <w:color w:val="000000"/>
          <w:sz w:val="28"/>
          <w:szCs w:val="28"/>
        </w:rPr>
        <w:t>你觉得这里应该哪种意思呢？如果把“冒”字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可以换成那个</w:t>
      </w:r>
      <w:r>
        <w:rPr>
          <w:rFonts w:hint="eastAsia" w:ascii="宋体" w:hAnsi="宋体"/>
          <w:color w:val="000000"/>
          <w:sz w:val="28"/>
          <w:szCs w:val="28"/>
        </w:rPr>
        <w:t>字？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你们觉得长出来和冒出来，谁更好？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比较句子：白荷花在这些大圆盘之间长出来。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白荷花在这些大圆盘之间冒出来。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引导生：冒字体现了荷花独有的生命力，不能换成长。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133" w:right="105" w:hanging="280" w:hangingChars="1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品读“荷花”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细致观察这满池的荷花，有哪</w:t>
      </w:r>
      <w:r>
        <w:rPr>
          <w:rFonts w:hint="eastAsia" w:ascii="宋体" w:hAnsi="宋体"/>
          <w:color w:val="000000"/>
          <w:sz w:val="28"/>
          <w:szCs w:val="28"/>
        </w:rPr>
        <w:t>几种姿态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呢</w:t>
      </w:r>
      <w:r>
        <w:rPr>
          <w:rFonts w:hint="eastAsia" w:ascii="宋体" w:hAnsi="宋体"/>
          <w:color w:val="000000"/>
          <w:sz w:val="28"/>
          <w:szCs w:val="28"/>
        </w:rPr>
        <w:t>？（三种）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引导概括：</w:t>
      </w:r>
      <w:r>
        <w:rPr>
          <w:rFonts w:hint="eastAsia" w:ascii="宋体" w:hAnsi="宋体"/>
          <w:color w:val="000000"/>
          <w:sz w:val="28"/>
          <w:szCs w:val="28"/>
        </w:rPr>
        <w:t>（半开、全开、未开）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找找文段中，作者是如何描写这半开的荷花的？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出示语句“有的才展开两三片儿花瓣儿”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全开的又是怎样的？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出示“有的花瓣儿全开了，露出嫩花色的小莲蓬”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未开的呢？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出示“有的还是花骨朵儿，看起来包饱胀得马上要破裂似的”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4．小组交流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（1）你最喜欢哪一种？说出你的理由，并通过朗读来表达喜爱。通过学生交流随机教学。 教师指导朗读。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bookmarkStart w:id="0" w:name="OLE_LINK5"/>
      <w:bookmarkStart w:id="1" w:name="OLE_LINK4"/>
      <w:r>
        <w:rPr>
          <w:rFonts w:hint="eastAsia" w:ascii="宋体" w:hAnsi="宋体"/>
          <w:color w:val="000000"/>
          <w:sz w:val="28"/>
          <w:szCs w:val="28"/>
        </w:rPr>
        <w:t>【设计意图：鼓励学生用自己喜欢的方式读出不同的感受和情味，通过充分的诵读，激活学生的语感。】</w:t>
      </w:r>
    </w:p>
    <w:bookmarkEnd w:id="0"/>
    <w:bookmarkEnd w:id="1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（2）想象：还有哪些姿势的荷花？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用上“有的……有的……有的”句式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，运用积累的词语：翩翩起舞，随风飘动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……来描述一下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（设计意图：既锻炼学生的想象力，又对第二段总分写法进行迁移，训练学生的语言表达能力，同时也加深了对荷花美的认识。）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四</w:t>
      </w:r>
      <w:r>
        <w:rPr>
          <w:rFonts w:hint="eastAsia" w:ascii="宋体" w:hAnsi="宋体"/>
          <w:color w:val="000000"/>
          <w:sz w:val="28"/>
          <w:szCs w:val="28"/>
        </w:rPr>
        <w:t>、感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受想象</w:t>
      </w:r>
      <w:r>
        <w:rPr>
          <w:rFonts w:hint="eastAsia" w:ascii="宋体" w:hAnsi="宋体"/>
          <w:color w:val="000000"/>
          <w:sz w:val="28"/>
          <w:szCs w:val="28"/>
        </w:rPr>
        <w:t>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1.学习三自然段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这么美的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的一池</w:t>
      </w:r>
      <w:r>
        <w:rPr>
          <w:rFonts w:hint="eastAsia" w:ascii="宋体" w:hAnsi="宋体"/>
          <w:color w:val="000000"/>
          <w:sz w:val="28"/>
          <w:szCs w:val="28"/>
        </w:rPr>
        <w:t>荷花，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作者把它看作了什么？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出示句子：“如果把眼前的一池荷花看作一大幅活的画，那画家的本领可真了不起”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思考问题：为什么说一池荷花是一大幅活的画？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这</w:t>
      </w:r>
      <w:r>
        <w:rPr>
          <w:rFonts w:hint="eastAsia" w:ascii="宋体" w:hAnsi="宋体"/>
          <w:color w:val="000000"/>
          <w:sz w:val="28"/>
          <w:szCs w:val="28"/>
        </w:rPr>
        <w:t>“画家”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可能</w:t>
      </w:r>
      <w:r>
        <w:rPr>
          <w:rFonts w:hint="eastAsia" w:ascii="宋体" w:hAnsi="宋体"/>
          <w:color w:val="000000"/>
          <w:sz w:val="28"/>
          <w:szCs w:val="28"/>
        </w:rPr>
        <w:t>指的是谁？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2.学习第四自然段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（1）任何人站在这一大幅活的画面前都一定会有许多奇妙的感受，那作者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想到了什么</w:t>
      </w:r>
      <w:r>
        <w:rPr>
          <w:rFonts w:hint="eastAsia" w:ascii="宋体" w:hAnsi="宋体"/>
          <w:color w:val="000000"/>
          <w:sz w:val="28"/>
          <w:szCs w:val="28"/>
        </w:rPr>
        <w:t>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（生自由汇报。）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（3）想象：如果你也变成了荷花，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你还会做什么？</w:t>
      </w:r>
      <w:r>
        <w:rPr>
          <w:rFonts w:hint="eastAsia" w:ascii="宋体" w:hAnsi="宋体"/>
          <w:color w:val="000000"/>
          <w:sz w:val="28"/>
          <w:szCs w:val="28"/>
        </w:rPr>
        <w:t>还有哪些小动物来告诉你什么？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3.学习第五自然段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看，作者的想象和我们的想象都太美好了，过了好一会儿，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齐读出示句子：才记起我们不是荷花，我们是在看荷花呢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让学生们根据自己的理解，展开想象的翅膀，品味出不同的思想内涵。想象荷花翩翩起舞的美丽姿态以及荷花、蜻蜓、小鱼、蜜蜂等聚会时欢快的情景，达到语言内容，语言形象，语言情感的有机融合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五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总结写法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1.正因为如此，历代的文人墨客写下了许多赞美荷花的古诗，你能说说有哪些诗人写过赞美荷花的诗句吗？指名交流。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（出示：《小池》、《晓出净慈寺送林子方》）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2．大家都用文字表达了对荷花的喜爱之情，（相机板书：喜爱）再来回顾一下叶圣陶爷爷笔下的荷花，分别是从哪几个方面描写的？（结合板书总结，并相机板书：味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  <w:szCs w:val="28"/>
        </w:rPr>
        <w:t>色、形）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而且，作者不仅描写了自己看到的还写出了自己想到的，</w:t>
      </w:r>
      <w:r>
        <w:rPr>
          <w:rFonts w:hint="eastAsia" w:ascii="宋体" w:hAnsi="宋体"/>
          <w:color w:val="000000"/>
          <w:sz w:val="28"/>
          <w:szCs w:val="28"/>
        </w:rPr>
        <w:t>可以尝试用这样的方法写写自己喜欢的花。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板书设计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40" w:firstLineChars="15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3荷花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800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荷叶      挨挨挤挤  冒       颜色美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40" w:firstLineChars="800"/>
        <w:jc w:val="left"/>
        <w:textAlignment w:val="auto"/>
        <w:outlineLvl w:val="9"/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荷花    </w:t>
      </w: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 xml:space="preserve">半开  全开  未开  </w:t>
      </w: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ab/>
      </w: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>姿态美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看到的                  想到的</w:t>
      </w: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！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975CB"/>
    <w:multiLevelType w:val="singleLevel"/>
    <w:tmpl w:val="45E975C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9533B"/>
    <w:rsid w:val="14552700"/>
    <w:rsid w:val="34102643"/>
    <w:rsid w:val="3C49533B"/>
    <w:rsid w:val="44AB55D9"/>
    <w:rsid w:val="60833AD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2018-12-11T11:27:00Z</dcterms:created>
  <dc:creator>lenovo</dc:creator>
  <cp:lastModifiedBy>MY-Way</cp:lastModifiedBy>
  <dcterms:modified xsi:type="dcterms:W3CDTF">2020-05-02T08:54:39Z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